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25A" w:rsidRPr="007C14DF" w:rsidRDefault="0022525A" w:rsidP="00E35542">
      <w:pPr>
        <w:ind w:left="4962"/>
      </w:pPr>
      <w:r>
        <w:rPr>
          <w:lang w:val="en-US"/>
        </w:rPr>
        <w:t xml:space="preserve"> </w:t>
      </w:r>
      <w:r>
        <w:t xml:space="preserve"> </w:t>
      </w:r>
      <w:r w:rsidRPr="007C14DF">
        <w:t xml:space="preserve">Приложение № 5 </w:t>
      </w:r>
    </w:p>
    <w:p w:rsidR="0022525A" w:rsidRDefault="0022525A" w:rsidP="007C14DF">
      <w:pPr>
        <w:ind w:left="5040" w:right="-286"/>
        <w:outlineLvl w:val="1"/>
      </w:pPr>
      <w:r>
        <w:t>Об утверждении  примерного Положения</w:t>
      </w:r>
    </w:p>
    <w:p w:rsidR="0022525A" w:rsidRDefault="0022525A" w:rsidP="007C14DF">
      <w:pPr>
        <w:ind w:left="5040" w:right="-286"/>
        <w:outlineLvl w:val="1"/>
      </w:pPr>
      <w:r>
        <w:t>об оплате труда работников муниципальных</w:t>
      </w:r>
    </w:p>
    <w:p w:rsidR="0022525A" w:rsidRDefault="0022525A" w:rsidP="007C14DF">
      <w:pPr>
        <w:ind w:left="5040" w:right="-286"/>
        <w:outlineLvl w:val="1"/>
      </w:pPr>
      <w:r>
        <w:t>бюджетных образовательных</w:t>
      </w:r>
    </w:p>
    <w:p w:rsidR="0022525A" w:rsidRDefault="0022525A" w:rsidP="007C14DF">
      <w:pPr>
        <w:ind w:left="5040" w:right="-286"/>
        <w:outlineLvl w:val="1"/>
      </w:pPr>
      <w:r>
        <w:t>учреждений дополнительного</w:t>
      </w:r>
    </w:p>
    <w:p w:rsidR="0022525A" w:rsidRDefault="0022525A" w:rsidP="007C14DF">
      <w:pPr>
        <w:ind w:left="5040" w:right="-286"/>
        <w:outlineLvl w:val="1"/>
      </w:pPr>
      <w:r>
        <w:t>образования детей спортивной направленности г. Назарово</w:t>
      </w:r>
    </w:p>
    <w:p w:rsidR="0022525A" w:rsidRDefault="0022525A" w:rsidP="00E35542">
      <w:pPr>
        <w:ind w:left="4962"/>
        <w:rPr>
          <w:sz w:val="28"/>
          <w:szCs w:val="28"/>
        </w:rPr>
      </w:pPr>
    </w:p>
    <w:p w:rsidR="0022525A" w:rsidRDefault="0022525A" w:rsidP="009D4528">
      <w:pPr>
        <w:spacing w:line="235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Размеры</w:t>
      </w:r>
    </w:p>
    <w:p w:rsidR="0022525A" w:rsidRPr="00F87C9E" w:rsidRDefault="0022525A" w:rsidP="009D4528">
      <w:pPr>
        <w:spacing w:line="235" w:lineRule="auto"/>
        <w:jc w:val="center"/>
        <w:rPr>
          <w:b/>
          <w:bCs/>
          <w:sz w:val="28"/>
          <w:szCs w:val="28"/>
        </w:rPr>
      </w:pPr>
      <w:r w:rsidRPr="00F87C9E">
        <w:rPr>
          <w:b/>
          <w:bCs/>
          <w:sz w:val="28"/>
          <w:szCs w:val="28"/>
        </w:rPr>
        <w:t xml:space="preserve">персональной </w:t>
      </w:r>
      <w:r>
        <w:rPr>
          <w:b/>
          <w:bCs/>
          <w:sz w:val="28"/>
          <w:szCs w:val="28"/>
        </w:rPr>
        <w:t>выплаты</w:t>
      </w:r>
      <w:r w:rsidRPr="00F87C9E">
        <w:rPr>
          <w:b/>
          <w:bCs/>
          <w:sz w:val="28"/>
          <w:szCs w:val="28"/>
        </w:rPr>
        <w:t xml:space="preserve"> за опыт работы &lt;*&gt;</w:t>
      </w:r>
    </w:p>
    <w:p w:rsidR="0022525A" w:rsidRDefault="0022525A" w:rsidP="009D4528">
      <w:pPr>
        <w:spacing w:line="235" w:lineRule="auto"/>
        <w:ind w:firstLine="540"/>
        <w:jc w:val="both"/>
        <w:outlineLvl w:val="0"/>
        <w:rPr>
          <w:b/>
          <w:bCs/>
          <w:sz w:val="28"/>
          <w:szCs w:val="28"/>
        </w:rPr>
      </w:pPr>
    </w:p>
    <w:tbl>
      <w:tblPr>
        <w:tblW w:w="9356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4854"/>
        <w:gridCol w:w="3827"/>
      </w:tblGrid>
      <w:tr w:rsidR="0022525A" w:rsidRPr="00152708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 п/п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предоставления персональной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за опыт работы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962972" w:rsidRDefault="0022525A" w:rsidP="00A84884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выплаты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, в процентах от оклада (должностного оклада), ставки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962972">
              <w:rPr>
                <w:rFonts w:ascii="Times New Roman" w:hAnsi="Times New Roman" w:cs="Times New Roman"/>
                <w:sz w:val="24"/>
                <w:szCs w:val="24"/>
              </w:rPr>
              <w:t>аработной платы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 Почетное звание</w:t>
            </w:r>
          </w:p>
        </w:tc>
      </w:tr>
      <w:tr w:rsidR="0022525A" w:rsidRPr="00152708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Почетное звание, начинающееся со слов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«Заслуженный», «Народный»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2525A" w:rsidRPr="00152708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Заслуженный работник физической культуры   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спорта Красноярского края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525A" w:rsidRPr="00152708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2F4A22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Отличник физической культуры и спорта Красноярского края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 Спортивное звание, спортивный разряд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Мастер спорта России международного класса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Мастер спорта России, гроссмейстер России 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2525A" w:rsidRPr="00152708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Кандидат в мастера спорта, первый спортивный разряд, второй спортивный разряд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Классность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Первый класс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2525A" w:rsidRPr="00152708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A84884">
            <w:pPr>
              <w:pStyle w:val="ConsPlusCel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 xml:space="preserve">Второй класс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5A" w:rsidRPr="005D553B" w:rsidRDefault="0022525A" w:rsidP="00DC6E13">
            <w:pPr>
              <w:pStyle w:val="ConsPlusCel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53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2525A" w:rsidRDefault="0022525A" w:rsidP="009D4528">
      <w:pPr>
        <w:spacing w:line="235" w:lineRule="auto"/>
        <w:ind w:firstLine="540"/>
        <w:jc w:val="both"/>
        <w:rPr>
          <w:sz w:val="28"/>
          <w:szCs w:val="28"/>
        </w:rPr>
      </w:pPr>
    </w:p>
    <w:p w:rsidR="0022525A" w:rsidRPr="00187B4D" w:rsidRDefault="0022525A" w:rsidP="000401AB">
      <w:pPr>
        <w:spacing w:line="235" w:lineRule="auto"/>
        <w:ind w:firstLine="709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 xml:space="preserve">&lt;*&gt; Размер персональной выплаты за опыт определяется как сумма размеров, указанных в разделах </w:t>
      </w:r>
      <w:r w:rsidRPr="001D0559">
        <w:rPr>
          <w:sz w:val="28"/>
          <w:szCs w:val="28"/>
        </w:rPr>
        <w:t>таблицы. Размеры, указанные в рамках одного раздела таблицы, не суммируются.</w:t>
      </w:r>
    </w:p>
    <w:sectPr w:rsidR="0022525A" w:rsidRPr="00187B4D" w:rsidSect="007D7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5542"/>
    <w:rsid w:val="000019F8"/>
    <w:rsid w:val="000020DD"/>
    <w:rsid w:val="0000223F"/>
    <w:rsid w:val="000022ED"/>
    <w:rsid w:val="00006046"/>
    <w:rsid w:val="000066FD"/>
    <w:rsid w:val="00007E35"/>
    <w:rsid w:val="00010B95"/>
    <w:rsid w:val="00011CF3"/>
    <w:rsid w:val="00012C90"/>
    <w:rsid w:val="00014871"/>
    <w:rsid w:val="0001550C"/>
    <w:rsid w:val="000158C6"/>
    <w:rsid w:val="00015A88"/>
    <w:rsid w:val="00020A5F"/>
    <w:rsid w:val="00022D6B"/>
    <w:rsid w:val="00022EAA"/>
    <w:rsid w:val="00024917"/>
    <w:rsid w:val="0002503C"/>
    <w:rsid w:val="00025F96"/>
    <w:rsid w:val="00031F55"/>
    <w:rsid w:val="00033147"/>
    <w:rsid w:val="000360DF"/>
    <w:rsid w:val="00036368"/>
    <w:rsid w:val="0003724E"/>
    <w:rsid w:val="000401AB"/>
    <w:rsid w:val="00040574"/>
    <w:rsid w:val="00041650"/>
    <w:rsid w:val="00041D4D"/>
    <w:rsid w:val="00041E5A"/>
    <w:rsid w:val="0004267A"/>
    <w:rsid w:val="00043DCA"/>
    <w:rsid w:val="00045020"/>
    <w:rsid w:val="000450E9"/>
    <w:rsid w:val="0004529A"/>
    <w:rsid w:val="0004531E"/>
    <w:rsid w:val="000468CF"/>
    <w:rsid w:val="00046F09"/>
    <w:rsid w:val="000470BF"/>
    <w:rsid w:val="00052515"/>
    <w:rsid w:val="00053E22"/>
    <w:rsid w:val="000541A5"/>
    <w:rsid w:val="00055040"/>
    <w:rsid w:val="00055978"/>
    <w:rsid w:val="0005603F"/>
    <w:rsid w:val="00060B85"/>
    <w:rsid w:val="000624E0"/>
    <w:rsid w:val="00062A36"/>
    <w:rsid w:val="000640E2"/>
    <w:rsid w:val="00064186"/>
    <w:rsid w:val="000645D1"/>
    <w:rsid w:val="00064A25"/>
    <w:rsid w:val="000650B6"/>
    <w:rsid w:val="000662C1"/>
    <w:rsid w:val="00066784"/>
    <w:rsid w:val="00070034"/>
    <w:rsid w:val="0007063A"/>
    <w:rsid w:val="00071F18"/>
    <w:rsid w:val="00073452"/>
    <w:rsid w:val="00074ECE"/>
    <w:rsid w:val="00075D9B"/>
    <w:rsid w:val="000769F0"/>
    <w:rsid w:val="00077244"/>
    <w:rsid w:val="00080B3C"/>
    <w:rsid w:val="0008156F"/>
    <w:rsid w:val="000826AE"/>
    <w:rsid w:val="00082BE3"/>
    <w:rsid w:val="0008494B"/>
    <w:rsid w:val="00084A77"/>
    <w:rsid w:val="00087DC7"/>
    <w:rsid w:val="000905FA"/>
    <w:rsid w:val="0009093A"/>
    <w:rsid w:val="000910B3"/>
    <w:rsid w:val="00092AA5"/>
    <w:rsid w:val="00094CAA"/>
    <w:rsid w:val="00095558"/>
    <w:rsid w:val="00096886"/>
    <w:rsid w:val="000A0014"/>
    <w:rsid w:val="000A02A2"/>
    <w:rsid w:val="000A3CEF"/>
    <w:rsid w:val="000A6445"/>
    <w:rsid w:val="000A6684"/>
    <w:rsid w:val="000A716D"/>
    <w:rsid w:val="000B03A7"/>
    <w:rsid w:val="000B1388"/>
    <w:rsid w:val="000B1657"/>
    <w:rsid w:val="000B25D2"/>
    <w:rsid w:val="000B26CB"/>
    <w:rsid w:val="000B3C6A"/>
    <w:rsid w:val="000B553A"/>
    <w:rsid w:val="000B66DF"/>
    <w:rsid w:val="000B6896"/>
    <w:rsid w:val="000B690F"/>
    <w:rsid w:val="000B69C5"/>
    <w:rsid w:val="000B712E"/>
    <w:rsid w:val="000B7CD1"/>
    <w:rsid w:val="000C1000"/>
    <w:rsid w:val="000C3865"/>
    <w:rsid w:val="000C3D53"/>
    <w:rsid w:val="000C3E55"/>
    <w:rsid w:val="000C43C8"/>
    <w:rsid w:val="000C629E"/>
    <w:rsid w:val="000C6BF5"/>
    <w:rsid w:val="000D06C3"/>
    <w:rsid w:val="000D0D5C"/>
    <w:rsid w:val="000D164D"/>
    <w:rsid w:val="000D21BE"/>
    <w:rsid w:val="000D266F"/>
    <w:rsid w:val="000D4344"/>
    <w:rsid w:val="000D5C83"/>
    <w:rsid w:val="000D62C2"/>
    <w:rsid w:val="000D74B3"/>
    <w:rsid w:val="000D7D0B"/>
    <w:rsid w:val="000E1FC4"/>
    <w:rsid w:val="000E25F6"/>
    <w:rsid w:val="000E261E"/>
    <w:rsid w:val="000E2EE4"/>
    <w:rsid w:val="000E7B60"/>
    <w:rsid w:val="000F03C0"/>
    <w:rsid w:val="000F0B2F"/>
    <w:rsid w:val="000F184D"/>
    <w:rsid w:val="000F2404"/>
    <w:rsid w:val="000F31CF"/>
    <w:rsid w:val="000F3223"/>
    <w:rsid w:val="000F499D"/>
    <w:rsid w:val="000F51A3"/>
    <w:rsid w:val="000F5425"/>
    <w:rsid w:val="000F61B8"/>
    <w:rsid w:val="000F62B4"/>
    <w:rsid w:val="000F6C8F"/>
    <w:rsid w:val="000F7FD0"/>
    <w:rsid w:val="00103149"/>
    <w:rsid w:val="00103BB8"/>
    <w:rsid w:val="0010432B"/>
    <w:rsid w:val="001050C8"/>
    <w:rsid w:val="0010552A"/>
    <w:rsid w:val="001061BD"/>
    <w:rsid w:val="001074AB"/>
    <w:rsid w:val="00107FAA"/>
    <w:rsid w:val="001105B2"/>
    <w:rsid w:val="00110E44"/>
    <w:rsid w:val="001122D2"/>
    <w:rsid w:val="0011277B"/>
    <w:rsid w:val="0011471B"/>
    <w:rsid w:val="00116CA0"/>
    <w:rsid w:val="001175B9"/>
    <w:rsid w:val="00117DC6"/>
    <w:rsid w:val="00122B09"/>
    <w:rsid w:val="0012370D"/>
    <w:rsid w:val="00123E34"/>
    <w:rsid w:val="00123EA1"/>
    <w:rsid w:val="0012555D"/>
    <w:rsid w:val="00126369"/>
    <w:rsid w:val="00126870"/>
    <w:rsid w:val="00126D41"/>
    <w:rsid w:val="00132025"/>
    <w:rsid w:val="00132E26"/>
    <w:rsid w:val="001336DB"/>
    <w:rsid w:val="00133A86"/>
    <w:rsid w:val="00133D51"/>
    <w:rsid w:val="0013462F"/>
    <w:rsid w:val="0013491A"/>
    <w:rsid w:val="00134DD1"/>
    <w:rsid w:val="00135B30"/>
    <w:rsid w:val="00135C0E"/>
    <w:rsid w:val="001378C7"/>
    <w:rsid w:val="00140D94"/>
    <w:rsid w:val="00140F53"/>
    <w:rsid w:val="00141B07"/>
    <w:rsid w:val="001450D1"/>
    <w:rsid w:val="001459EB"/>
    <w:rsid w:val="00146B1B"/>
    <w:rsid w:val="001511A7"/>
    <w:rsid w:val="001516C2"/>
    <w:rsid w:val="00151720"/>
    <w:rsid w:val="00152708"/>
    <w:rsid w:val="0015392E"/>
    <w:rsid w:val="00153F69"/>
    <w:rsid w:val="00154341"/>
    <w:rsid w:val="001563EA"/>
    <w:rsid w:val="00156B0C"/>
    <w:rsid w:val="00156BF9"/>
    <w:rsid w:val="00157D6B"/>
    <w:rsid w:val="00160D27"/>
    <w:rsid w:val="00162170"/>
    <w:rsid w:val="0016317B"/>
    <w:rsid w:val="0016317F"/>
    <w:rsid w:val="001633FA"/>
    <w:rsid w:val="00164C06"/>
    <w:rsid w:val="001650BF"/>
    <w:rsid w:val="001651E2"/>
    <w:rsid w:val="00166038"/>
    <w:rsid w:val="00166687"/>
    <w:rsid w:val="00166705"/>
    <w:rsid w:val="00170DD0"/>
    <w:rsid w:val="00172A93"/>
    <w:rsid w:val="00173DE9"/>
    <w:rsid w:val="001754B1"/>
    <w:rsid w:val="0017716B"/>
    <w:rsid w:val="00177D49"/>
    <w:rsid w:val="0018142A"/>
    <w:rsid w:val="00182284"/>
    <w:rsid w:val="00183FE8"/>
    <w:rsid w:val="001853D7"/>
    <w:rsid w:val="00185C43"/>
    <w:rsid w:val="001863FB"/>
    <w:rsid w:val="00186E82"/>
    <w:rsid w:val="001873DA"/>
    <w:rsid w:val="00187A41"/>
    <w:rsid w:val="00187B4D"/>
    <w:rsid w:val="00191AAF"/>
    <w:rsid w:val="001946E2"/>
    <w:rsid w:val="00194726"/>
    <w:rsid w:val="00195C5D"/>
    <w:rsid w:val="0019682D"/>
    <w:rsid w:val="001969C3"/>
    <w:rsid w:val="00197630"/>
    <w:rsid w:val="00197797"/>
    <w:rsid w:val="001A0173"/>
    <w:rsid w:val="001A0924"/>
    <w:rsid w:val="001A1183"/>
    <w:rsid w:val="001A1757"/>
    <w:rsid w:val="001A3398"/>
    <w:rsid w:val="001A5338"/>
    <w:rsid w:val="001A5870"/>
    <w:rsid w:val="001A5A2E"/>
    <w:rsid w:val="001B0871"/>
    <w:rsid w:val="001B0DED"/>
    <w:rsid w:val="001B36A4"/>
    <w:rsid w:val="001B6B23"/>
    <w:rsid w:val="001C2BE3"/>
    <w:rsid w:val="001C4833"/>
    <w:rsid w:val="001C5169"/>
    <w:rsid w:val="001C6578"/>
    <w:rsid w:val="001C7B2A"/>
    <w:rsid w:val="001D01EA"/>
    <w:rsid w:val="001D0559"/>
    <w:rsid w:val="001D141F"/>
    <w:rsid w:val="001D3914"/>
    <w:rsid w:val="001D3AC5"/>
    <w:rsid w:val="001D70CD"/>
    <w:rsid w:val="001D7E61"/>
    <w:rsid w:val="001E04CF"/>
    <w:rsid w:val="001E1143"/>
    <w:rsid w:val="001E14D5"/>
    <w:rsid w:val="001E170F"/>
    <w:rsid w:val="001E3BBC"/>
    <w:rsid w:val="001E5B30"/>
    <w:rsid w:val="001E73D5"/>
    <w:rsid w:val="001F08E0"/>
    <w:rsid w:val="001F4698"/>
    <w:rsid w:val="001F5DD9"/>
    <w:rsid w:val="001F6E7D"/>
    <w:rsid w:val="001F73B4"/>
    <w:rsid w:val="001F75CA"/>
    <w:rsid w:val="00200BDC"/>
    <w:rsid w:val="0020138F"/>
    <w:rsid w:val="002013B0"/>
    <w:rsid w:val="00201533"/>
    <w:rsid w:val="00202C77"/>
    <w:rsid w:val="00203C0C"/>
    <w:rsid w:val="00205344"/>
    <w:rsid w:val="002064FE"/>
    <w:rsid w:val="0020682B"/>
    <w:rsid w:val="00206D53"/>
    <w:rsid w:val="002112E9"/>
    <w:rsid w:val="00212139"/>
    <w:rsid w:val="00212B4D"/>
    <w:rsid w:val="00221045"/>
    <w:rsid w:val="00221601"/>
    <w:rsid w:val="00223B15"/>
    <w:rsid w:val="002244C7"/>
    <w:rsid w:val="0022525A"/>
    <w:rsid w:val="00226398"/>
    <w:rsid w:val="002268DC"/>
    <w:rsid w:val="00226E13"/>
    <w:rsid w:val="00230693"/>
    <w:rsid w:val="0023093F"/>
    <w:rsid w:val="002342BF"/>
    <w:rsid w:val="002355EE"/>
    <w:rsid w:val="00240C90"/>
    <w:rsid w:val="0024111A"/>
    <w:rsid w:val="00242422"/>
    <w:rsid w:val="00242572"/>
    <w:rsid w:val="002435DF"/>
    <w:rsid w:val="002440C2"/>
    <w:rsid w:val="0024552D"/>
    <w:rsid w:val="002475EC"/>
    <w:rsid w:val="0024768E"/>
    <w:rsid w:val="002509D4"/>
    <w:rsid w:val="00254364"/>
    <w:rsid w:val="0025734E"/>
    <w:rsid w:val="00260686"/>
    <w:rsid w:val="00260CF6"/>
    <w:rsid w:val="002626A3"/>
    <w:rsid w:val="00263476"/>
    <w:rsid w:val="00265346"/>
    <w:rsid w:val="00270C30"/>
    <w:rsid w:val="00271047"/>
    <w:rsid w:val="0027337E"/>
    <w:rsid w:val="00273EE9"/>
    <w:rsid w:val="00275396"/>
    <w:rsid w:val="0027604E"/>
    <w:rsid w:val="0027734B"/>
    <w:rsid w:val="00277830"/>
    <w:rsid w:val="00277B97"/>
    <w:rsid w:val="00280E7E"/>
    <w:rsid w:val="00282CD9"/>
    <w:rsid w:val="00284429"/>
    <w:rsid w:val="002844F8"/>
    <w:rsid w:val="0028484F"/>
    <w:rsid w:val="00285C10"/>
    <w:rsid w:val="002861EE"/>
    <w:rsid w:val="00286C15"/>
    <w:rsid w:val="0028715C"/>
    <w:rsid w:val="00290FD6"/>
    <w:rsid w:val="002917E9"/>
    <w:rsid w:val="00291CA4"/>
    <w:rsid w:val="00294891"/>
    <w:rsid w:val="00294DA3"/>
    <w:rsid w:val="00295093"/>
    <w:rsid w:val="002969F2"/>
    <w:rsid w:val="00297003"/>
    <w:rsid w:val="002A03C1"/>
    <w:rsid w:val="002A0A84"/>
    <w:rsid w:val="002A0E34"/>
    <w:rsid w:val="002A1384"/>
    <w:rsid w:val="002A3F49"/>
    <w:rsid w:val="002A7B15"/>
    <w:rsid w:val="002A7F0F"/>
    <w:rsid w:val="002B193E"/>
    <w:rsid w:val="002B239D"/>
    <w:rsid w:val="002B2575"/>
    <w:rsid w:val="002B2741"/>
    <w:rsid w:val="002B378E"/>
    <w:rsid w:val="002B3D46"/>
    <w:rsid w:val="002B478F"/>
    <w:rsid w:val="002B53D3"/>
    <w:rsid w:val="002B612C"/>
    <w:rsid w:val="002B613C"/>
    <w:rsid w:val="002B64C9"/>
    <w:rsid w:val="002B6EC7"/>
    <w:rsid w:val="002C059C"/>
    <w:rsid w:val="002C06AC"/>
    <w:rsid w:val="002C1267"/>
    <w:rsid w:val="002C3BFA"/>
    <w:rsid w:val="002C3CE3"/>
    <w:rsid w:val="002C4E6F"/>
    <w:rsid w:val="002C56BD"/>
    <w:rsid w:val="002C6AD5"/>
    <w:rsid w:val="002D384F"/>
    <w:rsid w:val="002D4473"/>
    <w:rsid w:val="002D6D81"/>
    <w:rsid w:val="002D7B07"/>
    <w:rsid w:val="002D7E78"/>
    <w:rsid w:val="002E03C2"/>
    <w:rsid w:val="002E07E0"/>
    <w:rsid w:val="002E0C77"/>
    <w:rsid w:val="002E17D1"/>
    <w:rsid w:val="002E1B87"/>
    <w:rsid w:val="002E3DBB"/>
    <w:rsid w:val="002E541E"/>
    <w:rsid w:val="002E5A47"/>
    <w:rsid w:val="002E5FF6"/>
    <w:rsid w:val="002E611B"/>
    <w:rsid w:val="002E6B45"/>
    <w:rsid w:val="002E6EE8"/>
    <w:rsid w:val="002E742F"/>
    <w:rsid w:val="002F0568"/>
    <w:rsid w:val="002F16B5"/>
    <w:rsid w:val="002F3268"/>
    <w:rsid w:val="002F4A22"/>
    <w:rsid w:val="002F5743"/>
    <w:rsid w:val="002F6261"/>
    <w:rsid w:val="002F6EB4"/>
    <w:rsid w:val="002F7782"/>
    <w:rsid w:val="00300592"/>
    <w:rsid w:val="003011E7"/>
    <w:rsid w:val="003033F3"/>
    <w:rsid w:val="0030420D"/>
    <w:rsid w:val="0030455F"/>
    <w:rsid w:val="00304643"/>
    <w:rsid w:val="00305252"/>
    <w:rsid w:val="00305273"/>
    <w:rsid w:val="00305DB6"/>
    <w:rsid w:val="003074C7"/>
    <w:rsid w:val="00311535"/>
    <w:rsid w:val="00311B72"/>
    <w:rsid w:val="00311E2F"/>
    <w:rsid w:val="0031207B"/>
    <w:rsid w:val="003124CD"/>
    <w:rsid w:val="00312740"/>
    <w:rsid w:val="00312E0A"/>
    <w:rsid w:val="00313BA3"/>
    <w:rsid w:val="003146D2"/>
    <w:rsid w:val="00315378"/>
    <w:rsid w:val="00316B77"/>
    <w:rsid w:val="00316C25"/>
    <w:rsid w:val="003172AD"/>
    <w:rsid w:val="00317912"/>
    <w:rsid w:val="003202F4"/>
    <w:rsid w:val="0032072B"/>
    <w:rsid w:val="003222D7"/>
    <w:rsid w:val="003225E7"/>
    <w:rsid w:val="003226E8"/>
    <w:rsid w:val="0032405C"/>
    <w:rsid w:val="003266D9"/>
    <w:rsid w:val="00327904"/>
    <w:rsid w:val="003279A4"/>
    <w:rsid w:val="00331310"/>
    <w:rsid w:val="00331448"/>
    <w:rsid w:val="003355C2"/>
    <w:rsid w:val="00335C38"/>
    <w:rsid w:val="003361E2"/>
    <w:rsid w:val="00337B1D"/>
    <w:rsid w:val="003410BD"/>
    <w:rsid w:val="003411EF"/>
    <w:rsid w:val="00341F99"/>
    <w:rsid w:val="003468FD"/>
    <w:rsid w:val="00347541"/>
    <w:rsid w:val="00347B0D"/>
    <w:rsid w:val="00350A45"/>
    <w:rsid w:val="00352326"/>
    <w:rsid w:val="00352E81"/>
    <w:rsid w:val="0035638D"/>
    <w:rsid w:val="00356EB2"/>
    <w:rsid w:val="003570CC"/>
    <w:rsid w:val="00357878"/>
    <w:rsid w:val="00357C16"/>
    <w:rsid w:val="003604DB"/>
    <w:rsid w:val="0036205F"/>
    <w:rsid w:val="00364487"/>
    <w:rsid w:val="003652FD"/>
    <w:rsid w:val="00365631"/>
    <w:rsid w:val="00366555"/>
    <w:rsid w:val="00374632"/>
    <w:rsid w:val="00374B6F"/>
    <w:rsid w:val="00376787"/>
    <w:rsid w:val="00377CAE"/>
    <w:rsid w:val="0038310C"/>
    <w:rsid w:val="00384D61"/>
    <w:rsid w:val="00384FBF"/>
    <w:rsid w:val="0038500E"/>
    <w:rsid w:val="003854EC"/>
    <w:rsid w:val="00385A87"/>
    <w:rsid w:val="00386611"/>
    <w:rsid w:val="0038680B"/>
    <w:rsid w:val="00387B27"/>
    <w:rsid w:val="00387D2B"/>
    <w:rsid w:val="00391A3C"/>
    <w:rsid w:val="00391AC6"/>
    <w:rsid w:val="00391ED2"/>
    <w:rsid w:val="00392449"/>
    <w:rsid w:val="003954E9"/>
    <w:rsid w:val="00395D62"/>
    <w:rsid w:val="003964CA"/>
    <w:rsid w:val="00396C0D"/>
    <w:rsid w:val="00396DEF"/>
    <w:rsid w:val="0039772F"/>
    <w:rsid w:val="003A0259"/>
    <w:rsid w:val="003A0B11"/>
    <w:rsid w:val="003A1C36"/>
    <w:rsid w:val="003A3CB0"/>
    <w:rsid w:val="003A4CE8"/>
    <w:rsid w:val="003A6D33"/>
    <w:rsid w:val="003B0AC9"/>
    <w:rsid w:val="003B1564"/>
    <w:rsid w:val="003B1614"/>
    <w:rsid w:val="003B3824"/>
    <w:rsid w:val="003B3FB9"/>
    <w:rsid w:val="003B5C13"/>
    <w:rsid w:val="003C15C9"/>
    <w:rsid w:val="003C17EF"/>
    <w:rsid w:val="003C20BB"/>
    <w:rsid w:val="003C2378"/>
    <w:rsid w:val="003C2723"/>
    <w:rsid w:val="003C2F6D"/>
    <w:rsid w:val="003C3111"/>
    <w:rsid w:val="003C59E6"/>
    <w:rsid w:val="003C7D39"/>
    <w:rsid w:val="003D104E"/>
    <w:rsid w:val="003D1D5F"/>
    <w:rsid w:val="003D2369"/>
    <w:rsid w:val="003D2872"/>
    <w:rsid w:val="003D28D5"/>
    <w:rsid w:val="003D2C97"/>
    <w:rsid w:val="003D334C"/>
    <w:rsid w:val="003D49FE"/>
    <w:rsid w:val="003D5788"/>
    <w:rsid w:val="003D5A8F"/>
    <w:rsid w:val="003D69F3"/>
    <w:rsid w:val="003E0E6C"/>
    <w:rsid w:val="003E1392"/>
    <w:rsid w:val="003E3834"/>
    <w:rsid w:val="003E552E"/>
    <w:rsid w:val="003E5F99"/>
    <w:rsid w:val="003E6245"/>
    <w:rsid w:val="003E651C"/>
    <w:rsid w:val="003F1269"/>
    <w:rsid w:val="003F2184"/>
    <w:rsid w:val="003F3050"/>
    <w:rsid w:val="003F36CF"/>
    <w:rsid w:val="003F39D3"/>
    <w:rsid w:val="003F3BE1"/>
    <w:rsid w:val="003F611E"/>
    <w:rsid w:val="003F64B5"/>
    <w:rsid w:val="003F6DA8"/>
    <w:rsid w:val="003F725B"/>
    <w:rsid w:val="003F7B92"/>
    <w:rsid w:val="004074B7"/>
    <w:rsid w:val="004075E8"/>
    <w:rsid w:val="00407706"/>
    <w:rsid w:val="00407A08"/>
    <w:rsid w:val="00410264"/>
    <w:rsid w:val="004128E0"/>
    <w:rsid w:val="004134A2"/>
    <w:rsid w:val="00413A7D"/>
    <w:rsid w:val="00414955"/>
    <w:rsid w:val="00415D95"/>
    <w:rsid w:val="004170A8"/>
    <w:rsid w:val="00417DE0"/>
    <w:rsid w:val="0042135F"/>
    <w:rsid w:val="004239E3"/>
    <w:rsid w:val="00424240"/>
    <w:rsid w:val="004261B9"/>
    <w:rsid w:val="00427C4F"/>
    <w:rsid w:val="00427DE7"/>
    <w:rsid w:val="00430ADE"/>
    <w:rsid w:val="00430B0E"/>
    <w:rsid w:val="004324D8"/>
    <w:rsid w:val="00433AEF"/>
    <w:rsid w:val="00433D82"/>
    <w:rsid w:val="004363E9"/>
    <w:rsid w:val="00436602"/>
    <w:rsid w:val="00440861"/>
    <w:rsid w:val="00441746"/>
    <w:rsid w:val="0044211C"/>
    <w:rsid w:val="004421B4"/>
    <w:rsid w:val="00443BF6"/>
    <w:rsid w:val="00446149"/>
    <w:rsid w:val="00450497"/>
    <w:rsid w:val="00452E32"/>
    <w:rsid w:val="004538E3"/>
    <w:rsid w:val="00453E93"/>
    <w:rsid w:val="0045633F"/>
    <w:rsid w:val="0045724A"/>
    <w:rsid w:val="00457D22"/>
    <w:rsid w:val="00460F6C"/>
    <w:rsid w:val="00462542"/>
    <w:rsid w:val="004638E6"/>
    <w:rsid w:val="00463E53"/>
    <w:rsid w:val="00464B00"/>
    <w:rsid w:val="00465310"/>
    <w:rsid w:val="00466545"/>
    <w:rsid w:val="00466CFB"/>
    <w:rsid w:val="004670C2"/>
    <w:rsid w:val="004700D9"/>
    <w:rsid w:val="0047032A"/>
    <w:rsid w:val="004719D3"/>
    <w:rsid w:val="004730FA"/>
    <w:rsid w:val="00474C9F"/>
    <w:rsid w:val="00481B1F"/>
    <w:rsid w:val="0048206D"/>
    <w:rsid w:val="004821E1"/>
    <w:rsid w:val="00482919"/>
    <w:rsid w:val="0048489A"/>
    <w:rsid w:val="00485DA1"/>
    <w:rsid w:val="00485E25"/>
    <w:rsid w:val="004878BA"/>
    <w:rsid w:val="00490D74"/>
    <w:rsid w:val="00490E48"/>
    <w:rsid w:val="00491EB3"/>
    <w:rsid w:val="00493DB7"/>
    <w:rsid w:val="004941E8"/>
    <w:rsid w:val="0049527C"/>
    <w:rsid w:val="00495377"/>
    <w:rsid w:val="004958CE"/>
    <w:rsid w:val="004959CB"/>
    <w:rsid w:val="0049722B"/>
    <w:rsid w:val="00497A3B"/>
    <w:rsid w:val="00497EFE"/>
    <w:rsid w:val="004A1947"/>
    <w:rsid w:val="004A3333"/>
    <w:rsid w:val="004A3B05"/>
    <w:rsid w:val="004A3BC8"/>
    <w:rsid w:val="004A4556"/>
    <w:rsid w:val="004A5686"/>
    <w:rsid w:val="004A7780"/>
    <w:rsid w:val="004B035E"/>
    <w:rsid w:val="004B2F46"/>
    <w:rsid w:val="004B33AE"/>
    <w:rsid w:val="004B3A75"/>
    <w:rsid w:val="004B43FE"/>
    <w:rsid w:val="004B50F8"/>
    <w:rsid w:val="004B5477"/>
    <w:rsid w:val="004B63DC"/>
    <w:rsid w:val="004B76F2"/>
    <w:rsid w:val="004B77EB"/>
    <w:rsid w:val="004B7B5A"/>
    <w:rsid w:val="004C0FB2"/>
    <w:rsid w:val="004C2DDB"/>
    <w:rsid w:val="004C610D"/>
    <w:rsid w:val="004C614C"/>
    <w:rsid w:val="004C7DA6"/>
    <w:rsid w:val="004D0395"/>
    <w:rsid w:val="004D14A7"/>
    <w:rsid w:val="004D1DB4"/>
    <w:rsid w:val="004D2021"/>
    <w:rsid w:val="004D5CAE"/>
    <w:rsid w:val="004D7C62"/>
    <w:rsid w:val="004E11C2"/>
    <w:rsid w:val="004E1904"/>
    <w:rsid w:val="004E424B"/>
    <w:rsid w:val="004E62AE"/>
    <w:rsid w:val="004E758C"/>
    <w:rsid w:val="004E7A93"/>
    <w:rsid w:val="004F0303"/>
    <w:rsid w:val="004F06FB"/>
    <w:rsid w:val="004F124B"/>
    <w:rsid w:val="004F1DBF"/>
    <w:rsid w:val="004F1F0D"/>
    <w:rsid w:val="004F262B"/>
    <w:rsid w:val="004F26EA"/>
    <w:rsid w:val="004F37B7"/>
    <w:rsid w:val="004F7F0B"/>
    <w:rsid w:val="0050267B"/>
    <w:rsid w:val="00503B5C"/>
    <w:rsid w:val="00503F1C"/>
    <w:rsid w:val="005043BB"/>
    <w:rsid w:val="00506F4B"/>
    <w:rsid w:val="005072D6"/>
    <w:rsid w:val="005100A6"/>
    <w:rsid w:val="0051113F"/>
    <w:rsid w:val="00511A11"/>
    <w:rsid w:val="00511CFB"/>
    <w:rsid w:val="0051324D"/>
    <w:rsid w:val="00513EA8"/>
    <w:rsid w:val="00514830"/>
    <w:rsid w:val="0051552C"/>
    <w:rsid w:val="0051748F"/>
    <w:rsid w:val="0052012D"/>
    <w:rsid w:val="005218D3"/>
    <w:rsid w:val="005230C0"/>
    <w:rsid w:val="005256B3"/>
    <w:rsid w:val="0052651E"/>
    <w:rsid w:val="00526FE3"/>
    <w:rsid w:val="005275C8"/>
    <w:rsid w:val="00530892"/>
    <w:rsid w:val="00531754"/>
    <w:rsid w:val="00533BB4"/>
    <w:rsid w:val="00534002"/>
    <w:rsid w:val="005370F0"/>
    <w:rsid w:val="00537251"/>
    <w:rsid w:val="0054127A"/>
    <w:rsid w:val="005439A9"/>
    <w:rsid w:val="00544428"/>
    <w:rsid w:val="005474C6"/>
    <w:rsid w:val="005522B6"/>
    <w:rsid w:val="00554039"/>
    <w:rsid w:val="005553B2"/>
    <w:rsid w:val="00556269"/>
    <w:rsid w:val="00557537"/>
    <w:rsid w:val="00557C02"/>
    <w:rsid w:val="00562C70"/>
    <w:rsid w:val="00564D6A"/>
    <w:rsid w:val="00564F61"/>
    <w:rsid w:val="00566067"/>
    <w:rsid w:val="00566BF2"/>
    <w:rsid w:val="0056741A"/>
    <w:rsid w:val="005675D1"/>
    <w:rsid w:val="005701D5"/>
    <w:rsid w:val="00573A4C"/>
    <w:rsid w:val="005740BA"/>
    <w:rsid w:val="00574797"/>
    <w:rsid w:val="00574B2C"/>
    <w:rsid w:val="0058132C"/>
    <w:rsid w:val="005815F7"/>
    <w:rsid w:val="00581637"/>
    <w:rsid w:val="00582243"/>
    <w:rsid w:val="00585EA5"/>
    <w:rsid w:val="005913D8"/>
    <w:rsid w:val="005934C0"/>
    <w:rsid w:val="005953EE"/>
    <w:rsid w:val="00595847"/>
    <w:rsid w:val="005961A9"/>
    <w:rsid w:val="005962FB"/>
    <w:rsid w:val="0059779F"/>
    <w:rsid w:val="00597BEF"/>
    <w:rsid w:val="005A21B9"/>
    <w:rsid w:val="005A2C2C"/>
    <w:rsid w:val="005A3A21"/>
    <w:rsid w:val="005A5F76"/>
    <w:rsid w:val="005A7A6A"/>
    <w:rsid w:val="005A7E28"/>
    <w:rsid w:val="005B0567"/>
    <w:rsid w:val="005B0BFF"/>
    <w:rsid w:val="005B0CF3"/>
    <w:rsid w:val="005B27C0"/>
    <w:rsid w:val="005B36DD"/>
    <w:rsid w:val="005B3DEF"/>
    <w:rsid w:val="005B3FBF"/>
    <w:rsid w:val="005B4804"/>
    <w:rsid w:val="005B6960"/>
    <w:rsid w:val="005B6BA7"/>
    <w:rsid w:val="005C3E32"/>
    <w:rsid w:val="005C402B"/>
    <w:rsid w:val="005C44E0"/>
    <w:rsid w:val="005C4CCF"/>
    <w:rsid w:val="005D13DA"/>
    <w:rsid w:val="005D15FF"/>
    <w:rsid w:val="005D2022"/>
    <w:rsid w:val="005D20DE"/>
    <w:rsid w:val="005D247C"/>
    <w:rsid w:val="005D3F5C"/>
    <w:rsid w:val="005D4244"/>
    <w:rsid w:val="005D4AF0"/>
    <w:rsid w:val="005D553B"/>
    <w:rsid w:val="005E10D9"/>
    <w:rsid w:val="005E11B9"/>
    <w:rsid w:val="005E2349"/>
    <w:rsid w:val="005E3130"/>
    <w:rsid w:val="005E4337"/>
    <w:rsid w:val="005E5538"/>
    <w:rsid w:val="005E5B98"/>
    <w:rsid w:val="005E76E4"/>
    <w:rsid w:val="005E7EC2"/>
    <w:rsid w:val="005F00E4"/>
    <w:rsid w:val="005F090A"/>
    <w:rsid w:val="005F0F40"/>
    <w:rsid w:val="005F238B"/>
    <w:rsid w:val="005F2D0C"/>
    <w:rsid w:val="005F4CBB"/>
    <w:rsid w:val="005F4F40"/>
    <w:rsid w:val="005F5C09"/>
    <w:rsid w:val="005F6DB4"/>
    <w:rsid w:val="005F7425"/>
    <w:rsid w:val="00601763"/>
    <w:rsid w:val="00601869"/>
    <w:rsid w:val="0060256C"/>
    <w:rsid w:val="006040E1"/>
    <w:rsid w:val="0060458F"/>
    <w:rsid w:val="00604EA7"/>
    <w:rsid w:val="0060537C"/>
    <w:rsid w:val="00606699"/>
    <w:rsid w:val="0060701F"/>
    <w:rsid w:val="006116A2"/>
    <w:rsid w:val="00611D5A"/>
    <w:rsid w:val="00612014"/>
    <w:rsid w:val="00612289"/>
    <w:rsid w:val="00612B2F"/>
    <w:rsid w:val="00613FB4"/>
    <w:rsid w:val="00614EDE"/>
    <w:rsid w:val="006158BA"/>
    <w:rsid w:val="00616470"/>
    <w:rsid w:val="00617836"/>
    <w:rsid w:val="006178A6"/>
    <w:rsid w:val="0062035A"/>
    <w:rsid w:val="0062041D"/>
    <w:rsid w:val="00621EB9"/>
    <w:rsid w:val="00622CFA"/>
    <w:rsid w:val="006235F0"/>
    <w:rsid w:val="00625A39"/>
    <w:rsid w:val="00625AC6"/>
    <w:rsid w:val="00625CFC"/>
    <w:rsid w:val="0062623B"/>
    <w:rsid w:val="00626742"/>
    <w:rsid w:val="00627261"/>
    <w:rsid w:val="006302B8"/>
    <w:rsid w:val="006310DD"/>
    <w:rsid w:val="0063464D"/>
    <w:rsid w:val="00634A4B"/>
    <w:rsid w:val="00635B9A"/>
    <w:rsid w:val="00635BB1"/>
    <w:rsid w:val="00636160"/>
    <w:rsid w:val="00637278"/>
    <w:rsid w:val="006377B0"/>
    <w:rsid w:val="0064064B"/>
    <w:rsid w:val="00641C9B"/>
    <w:rsid w:val="00642535"/>
    <w:rsid w:val="00643968"/>
    <w:rsid w:val="006444E2"/>
    <w:rsid w:val="0064464B"/>
    <w:rsid w:val="0064570B"/>
    <w:rsid w:val="00645967"/>
    <w:rsid w:val="006467EC"/>
    <w:rsid w:val="00647CC8"/>
    <w:rsid w:val="006505BE"/>
    <w:rsid w:val="00651243"/>
    <w:rsid w:val="006512D4"/>
    <w:rsid w:val="00651526"/>
    <w:rsid w:val="00652160"/>
    <w:rsid w:val="0065227F"/>
    <w:rsid w:val="006528DF"/>
    <w:rsid w:val="00653644"/>
    <w:rsid w:val="00654081"/>
    <w:rsid w:val="00654B9D"/>
    <w:rsid w:val="00656443"/>
    <w:rsid w:val="006577F2"/>
    <w:rsid w:val="00660DEC"/>
    <w:rsid w:val="0066140A"/>
    <w:rsid w:val="00661756"/>
    <w:rsid w:val="006631CF"/>
    <w:rsid w:val="00663260"/>
    <w:rsid w:val="00663FE0"/>
    <w:rsid w:val="00665AAD"/>
    <w:rsid w:val="0066650B"/>
    <w:rsid w:val="00666CAB"/>
    <w:rsid w:val="006714D1"/>
    <w:rsid w:val="00671BF9"/>
    <w:rsid w:val="0067410C"/>
    <w:rsid w:val="00674302"/>
    <w:rsid w:val="00674A7B"/>
    <w:rsid w:val="00675527"/>
    <w:rsid w:val="00675E5E"/>
    <w:rsid w:val="00677BE3"/>
    <w:rsid w:val="00680761"/>
    <w:rsid w:val="006808E0"/>
    <w:rsid w:val="006838BD"/>
    <w:rsid w:val="006841E4"/>
    <w:rsid w:val="006857CE"/>
    <w:rsid w:val="0068647B"/>
    <w:rsid w:val="00690634"/>
    <w:rsid w:val="006916D2"/>
    <w:rsid w:val="0069200B"/>
    <w:rsid w:val="006937EA"/>
    <w:rsid w:val="00693ED6"/>
    <w:rsid w:val="00695B17"/>
    <w:rsid w:val="006970A7"/>
    <w:rsid w:val="00697C6E"/>
    <w:rsid w:val="006A0E0C"/>
    <w:rsid w:val="006A3B1C"/>
    <w:rsid w:val="006A6902"/>
    <w:rsid w:val="006A7287"/>
    <w:rsid w:val="006B0041"/>
    <w:rsid w:val="006B0AFB"/>
    <w:rsid w:val="006B0E4E"/>
    <w:rsid w:val="006B152F"/>
    <w:rsid w:val="006B24BB"/>
    <w:rsid w:val="006B65BB"/>
    <w:rsid w:val="006B7FE2"/>
    <w:rsid w:val="006C0063"/>
    <w:rsid w:val="006C12F2"/>
    <w:rsid w:val="006C1BCE"/>
    <w:rsid w:val="006C2C97"/>
    <w:rsid w:val="006C3A42"/>
    <w:rsid w:val="006C4268"/>
    <w:rsid w:val="006C57F7"/>
    <w:rsid w:val="006C7D88"/>
    <w:rsid w:val="006D02C9"/>
    <w:rsid w:val="006D2788"/>
    <w:rsid w:val="006D28DE"/>
    <w:rsid w:val="006D36F4"/>
    <w:rsid w:val="006D68CC"/>
    <w:rsid w:val="006D6B9F"/>
    <w:rsid w:val="006E0D05"/>
    <w:rsid w:val="006E187B"/>
    <w:rsid w:val="006E1A84"/>
    <w:rsid w:val="006E2C6C"/>
    <w:rsid w:val="006E3A0E"/>
    <w:rsid w:val="006E47F4"/>
    <w:rsid w:val="006E7126"/>
    <w:rsid w:val="006E7A3F"/>
    <w:rsid w:val="006F7B90"/>
    <w:rsid w:val="00703727"/>
    <w:rsid w:val="00704786"/>
    <w:rsid w:val="00705683"/>
    <w:rsid w:val="00706D92"/>
    <w:rsid w:val="00706E2C"/>
    <w:rsid w:val="0070700C"/>
    <w:rsid w:val="0070796C"/>
    <w:rsid w:val="00710E22"/>
    <w:rsid w:val="00712362"/>
    <w:rsid w:val="00713152"/>
    <w:rsid w:val="00714247"/>
    <w:rsid w:val="00714FED"/>
    <w:rsid w:val="00715418"/>
    <w:rsid w:val="00721062"/>
    <w:rsid w:val="00722D58"/>
    <w:rsid w:val="00725091"/>
    <w:rsid w:val="00727531"/>
    <w:rsid w:val="007320A2"/>
    <w:rsid w:val="007322ED"/>
    <w:rsid w:val="0073401B"/>
    <w:rsid w:val="00734724"/>
    <w:rsid w:val="007351EE"/>
    <w:rsid w:val="0073563E"/>
    <w:rsid w:val="00736092"/>
    <w:rsid w:val="007367CE"/>
    <w:rsid w:val="00736A6A"/>
    <w:rsid w:val="007374CB"/>
    <w:rsid w:val="00737B94"/>
    <w:rsid w:val="00737DD7"/>
    <w:rsid w:val="007406E6"/>
    <w:rsid w:val="007409E2"/>
    <w:rsid w:val="00740E58"/>
    <w:rsid w:val="00741C26"/>
    <w:rsid w:val="00742AD9"/>
    <w:rsid w:val="00743F0E"/>
    <w:rsid w:val="00744D87"/>
    <w:rsid w:val="00745531"/>
    <w:rsid w:val="00745B70"/>
    <w:rsid w:val="00746186"/>
    <w:rsid w:val="0075054B"/>
    <w:rsid w:val="00750F37"/>
    <w:rsid w:val="0075312E"/>
    <w:rsid w:val="00755476"/>
    <w:rsid w:val="00755EF2"/>
    <w:rsid w:val="0075750C"/>
    <w:rsid w:val="00761065"/>
    <w:rsid w:val="00762EFD"/>
    <w:rsid w:val="0076351C"/>
    <w:rsid w:val="00764F3D"/>
    <w:rsid w:val="0076792C"/>
    <w:rsid w:val="00770BD4"/>
    <w:rsid w:val="00770F3C"/>
    <w:rsid w:val="00771F2D"/>
    <w:rsid w:val="00775C30"/>
    <w:rsid w:val="007767C9"/>
    <w:rsid w:val="007805AF"/>
    <w:rsid w:val="00780E5B"/>
    <w:rsid w:val="0078144E"/>
    <w:rsid w:val="00782C22"/>
    <w:rsid w:val="007833D6"/>
    <w:rsid w:val="0078416B"/>
    <w:rsid w:val="00784273"/>
    <w:rsid w:val="00792F42"/>
    <w:rsid w:val="0079495C"/>
    <w:rsid w:val="007955B8"/>
    <w:rsid w:val="0079564A"/>
    <w:rsid w:val="00795D66"/>
    <w:rsid w:val="00796CEF"/>
    <w:rsid w:val="007A0444"/>
    <w:rsid w:val="007A48C2"/>
    <w:rsid w:val="007A5302"/>
    <w:rsid w:val="007A549F"/>
    <w:rsid w:val="007A758D"/>
    <w:rsid w:val="007A75AB"/>
    <w:rsid w:val="007A77B5"/>
    <w:rsid w:val="007A786A"/>
    <w:rsid w:val="007B132E"/>
    <w:rsid w:val="007B1539"/>
    <w:rsid w:val="007B2DB9"/>
    <w:rsid w:val="007B3302"/>
    <w:rsid w:val="007B524E"/>
    <w:rsid w:val="007B6C60"/>
    <w:rsid w:val="007B703F"/>
    <w:rsid w:val="007B7121"/>
    <w:rsid w:val="007B7774"/>
    <w:rsid w:val="007C14DF"/>
    <w:rsid w:val="007C349A"/>
    <w:rsid w:val="007C3731"/>
    <w:rsid w:val="007C374A"/>
    <w:rsid w:val="007C5E0A"/>
    <w:rsid w:val="007C6955"/>
    <w:rsid w:val="007D1946"/>
    <w:rsid w:val="007D1D86"/>
    <w:rsid w:val="007D2767"/>
    <w:rsid w:val="007D34D3"/>
    <w:rsid w:val="007D4092"/>
    <w:rsid w:val="007D466D"/>
    <w:rsid w:val="007D6A20"/>
    <w:rsid w:val="007D7690"/>
    <w:rsid w:val="007E1224"/>
    <w:rsid w:val="007E1D57"/>
    <w:rsid w:val="007E42DF"/>
    <w:rsid w:val="007E43A9"/>
    <w:rsid w:val="007E4814"/>
    <w:rsid w:val="007E6818"/>
    <w:rsid w:val="007E6B80"/>
    <w:rsid w:val="007F1B57"/>
    <w:rsid w:val="007F1C2A"/>
    <w:rsid w:val="007F3CEF"/>
    <w:rsid w:val="007F4C43"/>
    <w:rsid w:val="007F6ABD"/>
    <w:rsid w:val="007F6FEE"/>
    <w:rsid w:val="007F7B3F"/>
    <w:rsid w:val="00800E0E"/>
    <w:rsid w:val="00802567"/>
    <w:rsid w:val="008025F0"/>
    <w:rsid w:val="00802D03"/>
    <w:rsid w:val="00805022"/>
    <w:rsid w:val="008053D5"/>
    <w:rsid w:val="00807B4C"/>
    <w:rsid w:val="008104D0"/>
    <w:rsid w:val="0081055A"/>
    <w:rsid w:val="0081063C"/>
    <w:rsid w:val="00811700"/>
    <w:rsid w:val="008121C2"/>
    <w:rsid w:val="00812746"/>
    <w:rsid w:val="0081287A"/>
    <w:rsid w:val="00813230"/>
    <w:rsid w:val="00820047"/>
    <w:rsid w:val="0082136E"/>
    <w:rsid w:val="00821557"/>
    <w:rsid w:val="0082233A"/>
    <w:rsid w:val="00822D2D"/>
    <w:rsid w:val="008240F2"/>
    <w:rsid w:val="008255AA"/>
    <w:rsid w:val="00827CB6"/>
    <w:rsid w:val="00830EED"/>
    <w:rsid w:val="0083181A"/>
    <w:rsid w:val="008347A4"/>
    <w:rsid w:val="008358C8"/>
    <w:rsid w:val="00835FF0"/>
    <w:rsid w:val="008363D4"/>
    <w:rsid w:val="00836DF7"/>
    <w:rsid w:val="008372D5"/>
    <w:rsid w:val="0084146C"/>
    <w:rsid w:val="0084366C"/>
    <w:rsid w:val="008506DD"/>
    <w:rsid w:val="00851297"/>
    <w:rsid w:val="00852232"/>
    <w:rsid w:val="00852F46"/>
    <w:rsid w:val="008547AD"/>
    <w:rsid w:val="00855419"/>
    <w:rsid w:val="00857A35"/>
    <w:rsid w:val="0086018F"/>
    <w:rsid w:val="00860764"/>
    <w:rsid w:val="0086337F"/>
    <w:rsid w:val="00864F70"/>
    <w:rsid w:val="00865AC2"/>
    <w:rsid w:val="00867BD1"/>
    <w:rsid w:val="00870476"/>
    <w:rsid w:val="00870F44"/>
    <w:rsid w:val="0087114A"/>
    <w:rsid w:val="0087192F"/>
    <w:rsid w:val="00871D54"/>
    <w:rsid w:val="008723E7"/>
    <w:rsid w:val="00873CEA"/>
    <w:rsid w:val="00873D4C"/>
    <w:rsid w:val="008745E9"/>
    <w:rsid w:val="00874A85"/>
    <w:rsid w:val="008756C9"/>
    <w:rsid w:val="00876487"/>
    <w:rsid w:val="00880338"/>
    <w:rsid w:val="00885526"/>
    <w:rsid w:val="008860ED"/>
    <w:rsid w:val="00886962"/>
    <w:rsid w:val="008873A2"/>
    <w:rsid w:val="00890125"/>
    <w:rsid w:val="008901FF"/>
    <w:rsid w:val="00891300"/>
    <w:rsid w:val="00891A72"/>
    <w:rsid w:val="00893B5F"/>
    <w:rsid w:val="00893EBE"/>
    <w:rsid w:val="00894A2E"/>
    <w:rsid w:val="008963D5"/>
    <w:rsid w:val="008A068E"/>
    <w:rsid w:val="008A0732"/>
    <w:rsid w:val="008A0853"/>
    <w:rsid w:val="008A14A0"/>
    <w:rsid w:val="008A19B9"/>
    <w:rsid w:val="008A1DBA"/>
    <w:rsid w:val="008A4FAD"/>
    <w:rsid w:val="008A5D36"/>
    <w:rsid w:val="008A676F"/>
    <w:rsid w:val="008A6A2B"/>
    <w:rsid w:val="008A74CB"/>
    <w:rsid w:val="008B2783"/>
    <w:rsid w:val="008B558C"/>
    <w:rsid w:val="008B5C1A"/>
    <w:rsid w:val="008B5E09"/>
    <w:rsid w:val="008B6898"/>
    <w:rsid w:val="008B7FE0"/>
    <w:rsid w:val="008C0C7F"/>
    <w:rsid w:val="008C1182"/>
    <w:rsid w:val="008C1234"/>
    <w:rsid w:val="008C152C"/>
    <w:rsid w:val="008C19D0"/>
    <w:rsid w:val="008C1A73"/>
    <w:rsid w:val="008C226D"/>
    <w:rsid w:val="008C4304"/>
    <w:rsid w:val="008C4E42"/>
    <w:rsid w:val="008C6DC5"/>
    <w:rsid w:val="008C7486"/>
    <w:rsid w:val="008C7717"/>
    <w:rsid w:val="008C7DE4"/>
    <w:rsid w:val="008D00D3"/>
    <w:rsid w:val="008D1992"/>
    <w:rsid w:val="008D354A"/>
    <w:rsid w:val="008D5E54"/>
    <w:rsid w:val="008D6953"/>
    <w:rsid w:val="008D7203"/>
    <w:rsid w:val="008D762E"/>
    <w:rsid w:val="008D7868"/>
    <w:rsid w:val="008E035B"/>
    <w:rsid w:val="008E1D15"/>
    <w:rsid w:val="008E47E9"/>
    <w:rsid w:val="008E540B"/>
    <w:rsid w:val="008E695C"/>
    <w:rsid w:val="008F0283"/>
    <w:rsid w:val="008F4400"/>
    <w:rsid w:val="008F50AE"/>
    <w:rsid w:val="008F5504"/>
    <w:rsid w:val="008F779A"/>
    <w:rsid w:val="008F7C9E"/>
    <w:rsid w:val="009003F2"/>
    <w:rsid w:val="0090071B"/>
    <w:rsid w:val="009032AE"/>
    <w:rsid w:val="009038CB"/>
    <w:rsid w:val="0090631F"/>
    <w:rsid w:val="009065EA"/>
    <w:rsid w:val="0090784A"/>
    <w:rsid w:val="00910612"/>
    <w:rsid w:val="00910680"/>
    <w:rsid w:val="00910B24"/>
    <w:rsid w:val="0091137A"/>
    <w:rsid w:val="00912501"/>
    <w:rsid w:val="009135D8"/>
    <w:rsid w:val="00914352"/>
    <w:rsid w:val="009143E8"/>
    <w:rsid w:val="009144BE"/>
    <w:rsid w:val="00921064"/>
    <w:rsid w:val="009212F3"/>
    <w:rsid w:val="009259DC"/>
    <w:rsid w:val="00926955"/>
    <w:rsid w:val="00927CA6"/>
    <w:rsid w:val="00930DC0"/>
    <w:rsid w:val="00932928"/>
    <w:rsid w:val="00933924"/>
    <w:rsid w:val="009344DA"/>
    <w:rsid w:val="009365D6"/>
    <w:rsid w:val="009372E5"/>
    <w:rsid w:val="0093763C"/>
    <w:rsid w:val="0094032C"/>
    <w:rsid w:val="009415FF"/>
    <w:rsid w:val="00941900"/>
    <w:rsid w:val="009423C5"/>
    <w:rsid w:val="00944B35"/>
    <w:rsid w:val="00944D02"/>
    <w:rsid w:val="00944EA0"/>
    <w:rsid w:val="00944FE2"/>
    <w:rsid w:val="00944FEE"/>
    <w:rsid w:val="0094603C"/>
    <w:rsid w:val="00947312"/>
    <w:rsid w:val="009506EA"/>
    <w:rsid w:val="0095070B"/>
    <w:rsid w:val="00951F25"/>
    <w:rsid w:val="00952F25"/>
    <w:rsid w:val="009537DE"/>
    <w:rsid w:val="00953D2D"/>
    <w:rsid w:val="00957BA7"/>
    <w:rsid w:val="00961DDD"/>
    <w:rsid w:val="00961DFB"/>
    <w:rsid w:val="00962972"/>
    <w:rsid w:val="00963BB6"/>
    <w:rsid w:val="00964152"/>
    <w:rsid w:val="00966445"/>
    <w:rsid w:val="00966A43"/>
    <w:rsid w:val="009679A4"/>
    <w:rsid w:val="00970845"/>
    <w:rsid w:val="009710B6"/>
    <w:rsid w:val="00971C41"/>
    <w:rsid w:val="00971CB3"/>
    <w:rsid w:val="00973945"/>
    <w:rsid w:val="009745A7"/>
    <w:rsid w:val="00975EA7"/>
    <w:rsid w:val="00976D34"/>
    <w:rsid w:val="00980A14"/>
    <w:rsid w:val="00980E77"/>
    <w:rsid w:val="00982C3A"/>
    <w:rsid w:val="00984AB1"/>
    <w:rsid w:val="00985AB8"/>
    <w:rsid w:val="009870B8"/>
    <w:rsid w:val="00987F26"/>
    <w:rsid w:val="0099003A"/>
    <w:rsid w:val="0099107A"/>
    <w:rsid w:val="00992F4E"/>
    <w:rsid w:val="00993A40"/>
    <w:rsid w:val="00996A67"/>
    <w:rsid w:val="009974AC"/>
    <w:rsid w:val="009979D3"/>
    <w:rsid w:val="009A0A6B"/>
    <w:rsid w:val="009A3570"/>
    <w:rsid w:val="009A4F8B"/>
    <w:rsid w:val="009A5D75"/>
    <w:rsid w:val="009A6124"/>
    <w:rsid w:val="009A7F8E"/>
    <w:rsid w:val="009B361E"/>
    <w:rsid w:val="009B3C0E"/>
    <w:rsid w:val="009B3F34"/>
    <w:rsid w:val="009B6645"/>
    <w:rsid w:val="009B680F"/>
    <w:rsid w:val="009B72D0"/>
    <w:rsid w:val="009B7357"/>
    <w:rsid w:val="009B76E3"/>
    <w:rsid w:val="009C0514"/>
    <w:rsid w:val="009C0524"/>
    <w:rsid w:val="009C0786"/>
    <w:rsid w:val="009C097F"/>
    <w:rsid w:val="009C1355"/>
    <w:rsid w:val="009C1A27"/>
    <w:rsid w:val="009C1E2F"/>
    <w:rsid w:val="009C2715"/>
    <w:rsid w:val="009C4D71"/>
    <w:rsid w:val="009C5282"/>
    <w:rsid w:val="009D00BE"/>
    <w:rsid w:val="009D196B"/>
    <w:rsid w:val="009D2A41"/>
    <w:rsid w:val="009D4372"/>
    <w:rsid w:val="009D4528"/>
    <w:rsid w:val="009D59DE"/>
    <w:rsid w:val="009D6CD2"/>
    <w:rsid w:val="009D6E8B"/>
    <w:rsid w:val="009D713A"/>
    <w:rsid w:val="009E0034"/>
    <w:rsid w:val="009E3BC4"/>
    <w:rsid w:val="009E64AB"/>
    <w:rsid w:val="009E6D3C"/>
    <w:rsid w:val="009E760F"/>
    <w:rsid w:val="009F0363"/>
    <w:rsid w:val="009F06D4"/>
    <w:rsid w:val="009F090D"/>
    <w:rsid w:val="009F1286"/>
    <w:rsid w:val="009F1685"/>
    <w:rsid w:val="009F3BD4"/>
    <w:rsid w:val="009F3EE2"/>
    <w:rsid w:val="009F40E4"/>
    <w:rsid w:val="009F575E"/>
    <w:rsid w:val="009F5DA0"/>
    <w:rsid w:val="009F665E"/>
    <w:rsid w:val="009F6999"/>
    <w:rsid w:val="009F6C3E"/>
    <w:rsid w:val="009F7167"/>
    <w:rsid w:val="009F77F4"/>
    <w:rsid w:val="009F7F60"/>
    <w:rsid w:val="00A00556"/>
    <w:rsid w:val="00A04430"/>
    <w:rsid w:val="00A06980"/>
    <w:rsid w:val="00A07516"/>
    <w:rsid w:val="00A116B1"/>
    <w:rsid w:val="00A12B05"/>
    <w:rsid w:val="00A15352"/>
    <w:rsid w:val="00A15DF7"/>
    <w:rsid w:val="00A16D00"/>
    <w:rsid w:val="00A2083F"/>
    <w:rsid w:val="00A20A87"/>
    <w:rsid w:val="00A2238F"/>
    <w:rsid w:val="00A231FD"/>
    <w:rsid w:val="00A24BE9"/>
    <w:rsid w:val="00A25487"/>
    <w:rsid w:val="00A26D24"/>
    <w:rsid w:val="00A27F1C"/>
    <w:rsid w:val="00A304D9"/>
    <w:rsid w:val="00A31569"/>
    <w:rsid w:val="00A322D1"/>
    <w:rsid w:val="00A32808"/>
    <w:rsid w:val="00A32E8B"/>
    <w:rsid w:val="00A3567F"/>
    <w:rsid w:val="00A35E33"/>
    <w:rsid w:val="00A4027D"/>
    <w:rsid w:val="00A434F4"/>
    <w:rsid w:val="00A43A1A"/>
    <w:rsid w:val="00A45568"/>
    <w:rsid w:val="00A461AF"/>
    <w:rsid w:val="00A46597"/>
    <w:rsid w:val="00A467E2"/>
    <w:rsid w:val="00A469EB"/>
    <w:rsid w:val="00A52A72"/>
    <w:rsid w:val="00A530B1"/>
    <w:rsid w:val="00A532D5"/>
    <w:rsid w:val="00A60590"/>
    <w:rsid w:val="00A62E38"/>
    <w:rsid w:val="00A664C0"/>
    <w:rsid w:val="00A665B9"/>
    <w:rsid w:val="00A66758"/>
    <w:rsid w:val="00A67887"/>
    <w:rsid w:val="00A72ECD"/>
    <w:rsid w:val="00A76475"/>
    <w:rsid w:val="00A76B28"/>
    <w:rsid w:val="00A80375"/>
    <w:rsid w:val="00A805F5"/>
    <w:rsid w:val="00A80C42"/>
    <w:rsid w:val="00A83921"/>
    <w:rsid w:val="00A8422D"/>
    <w:rsid w:val="00A8447D"/>
    <w:rsid w:val="00A84884"/>
    <w:rsid w:val="00A87ED1"/>
    <w:rsid w:val="00A92532"/>
    <w:rsid w:val="00A96269"/>
    <w:rsid w:val="00A97D7B"/>
    <w:rsid w:val="00AA239B"/>
    <w:rsid w:val="00AA3781"/>
    <w:rsid w:val="00AA49B4"/>
    <w:rsid w:val="00AA609F"/>
    <w:rsid w:val="00AA6CA8"/>
    <w:rsid w:val="00AB03EB"/>
    <w:rsid w:val="00AB0BFB"/>
    <w:rsid w:val="00AB5B85"/>
    <w:rsid w:val="00AB7033"/>
    <w:rsid w:val="00AB7700"/>
    <w:rsid w:val="00AC07E7"/>
    <w:rsid w:val="00AC0A84"/>
    <w:rsid w:val="00AC2099"/>
    <w:rsid w:val="00AC2A95"/>
    <w:rsid w:val="00AC32D5"/>
    <w:rsid w:val="00AC350F"/>
    <w:rsid w:val="00AC4050"/>
    <w:rsid w:val="00AC5FE6"/>
    <w:rsid w:val="00AC733C"/>
    <w:rsid w:val="00AD0810"/>
    <w:rsid w:val="00AD0BE1"/>
    <w:rsid w:val="00AD16AD"/>
    <w:rsid w:val="00AD3F64"/>
    <w:rsid w:val="00AD610C"/>
    <w:rsid w:val="00AD63FD"/>
    <w:rsid w:val="00AD6802"/>
    <w:rsid w:val="00AE0B5F"/>
    <w:rsid w:val="00AE16A7"/>
    <w:rsid w:val="00AE1A52"/>
    <w:rsid w:val="00AE228D"/>
    <w:rsid w:val="00AE26D7"/>
    <w:rsid w:val="00AE504C"/>
    <w:rsid w:val="00AE57CF"/>
    <w:rsid w:val="00AE59D6"/>
    <w:rsid w:val="00AE6C7E"/>
    <w:rsid w:val="00AE7AE8"/>
    <w:rsid w:val="00AF2480"/>
    <w:rsid w:val="00AF27A1"/>
    <w:rsid w:val="00AF7E96"/>
    <w:rsid w:val="00B006EA"/>
    <w:rsid w:val="00B019A4"/>
    <w:rsid w:val="00B0219E"/>
    <w:rsid w:val="00B03136"/>
    <w:rsid w:val="00B0358F"/>
    <w:rsid w:val="00B03DF9"/>
    <w:rsid w:val="00B05F4A"/>
    <w:rsid w:val="00B06732"/>
    <w:rsid w:val="00B07233"/>
    <w:rsid w:val="00B0789E"/>
    <w:rsid w:val="00B07FB5"/>
    <w:rsid w:val="00B10BD7"/>
    <w:rsid w:val="00B10FEB"/>
    <w:rsid w:val="00B1181E"/>
    <w:rsid w:val="00B1241B"/>
    <w:rsid w:val="00B12F60"/>
    <w:rsid w:val="00B14452"/>
    <w:rsid w:val="00B152EA"/>
    <w:rsid w:val="00B1571C"/>
    <w:rsid w:val="00B1677A"/>
    <w:rsid w:val="00B20A51"/>
    <w:rsid w:val="00B21B04"/>
    <w:rsid w:val="00B21E80"/>
    <w:rsid w:val="00B22608"/>
    <w:rsid w:val="00B2307A"/>
    <w:rsid w:val="00B25414"/>
    <w:rsid w:val="00B27CF6"/>
    <w:rsid w:val="00B30F94"/>
    <w:rsid w:val="00B322C5"/>
    <w:rsid w:val="00B34F8D"/>
    <w:rsid w:val="00B35385"/>
    <w:rsid w:val="00B35926"/>
    <w:rsid w:val="00B35EEE"/>
    <w:rsid w:val="00B41660"/>
    <w:rsid w:val="00B41E13"/>
    <w:rsid w:val="00B4283C"/>
    <w:rsid w:val="00B4320E"/>
    <w:rsid w:val="00B4391C"/>
    <w:rsid w:val="00B43E6B"/>
    <w:rsid w:val="00B44A76"/>
    <w:rsid w:val="00B45FF6"/>
    <w:rsid w:val="00B46005"/>
    <w:rsid w:val="00B46A43"/>
    <w:rsid w:val="00B473AE"/>
    <w:rsid w:val="00B47E3D"/>
    <w:rsid w:val="00B47FE6"/>
    <w:rsid w:val="00B51CC6"/>
    <w:rsid w:val="00B521EB"/>
    <w:rsid w:val="00B523A4"/>
    <w:rsid w:val="00B525F2"/>
    <w:rsid w:val="00B52DEB"/>
    <w:rsid w:val="00B5414D"/>
    <w:rsid w:val="00B5788B"/>
    <w:rsid w:val="00B60549"/>
    <w:rsid w:val="00B606F9"/>
    <w:rsid w:val="00B63C6E"/>
    <w:rsid w:val="00B678D3"/>
    <w:rsid w:val="00B70CEB"/>
    <w:rsid w:val="00B71541"/>
    <w:rsid w:val="00B715B3"/>
    <w:rsid w:val="00B716FC"/>
    <w:rsid w:val="00B71C42"/>
    <w:rsid w:val="00B743E7"/>
    <w:rsid w:val="00B75D15"/>
    <w:rsid w:val="00B75F3D"/>
    <w:rsid w:val="00B76812"/>
    <w:rsid w:val="00B76844"/>
    <w:rsid w:val="00B769FD"/>
    <w:rsid w:val="00B8044A"/>
    <w:rsid w:val="00B806DF"/>
    <w:rsid w:val="00B82C36"/>
    <w:rsid w:val="00B82DC7"/>
    <w:rsid w:val="00B82F8F"/>
    <w:rsid w:val="00B8347F"/>
    <w:rsid w:val="00B845AB"/>
    <w:rsid w:val="00B84858"/>
    <w:rsid w:val="00B84A68"/>
    <w:rsid w:val="00B84BFD"/>
    <w:rsid w:val="00B86226"/>
    <w:rsid w:val="00B8624E"/>
    <w:rsid w:val="00B8760E"/>
    <w:rsid w:val="00B87B77"/>
    <w:rsid w:val="00B87E57"/>
    <w:rsid w:val="00B90323"/>
    <w:rsid w:val="00B9042B"/>
    <w:rsid w:val="00B945B0"/>
    <w:rsid w:val="00B94ED0"/>
    <w:rsid w:val="00B94EE3"/>
    <w:rsid w:val="00B971E6"/>
    <w:rsid w:val="00B97638"/>
    <w:rsid w:val="00BA06B1"/>
    <w:rsid w:val="00BA06D8"/>
    <w:rsid w:val="00BA0EDE"/>
    <w:rsid w:val="00BA3168"/>
    <w:rsid w:val="00BA39F6"/>
    <w:rsid w:val="00BA3DDD"/>
    <w:rsid w:val="00BA4129"/>
    <w:rsid w:val="00BB19B6"/>
    <w:rsid w:val="00BB247D"/>
    <w:rsid w:val="00BB30E3"/>
    <w:rsid w:val="00BB4E8B"/>
    <w:rsid w:val="00BB5436"/>
    <w:rsid w:val="00BB58F3"/>
    <w:rsid w:val="00BB5CD2"/>
    <w:rsid w:val="00BC0C56"/>
    <w:rsid w:val="00BC2343"/>
    <w:rsid w:val="00BC2A9A"/>
    <w:rsid w:val="00BC6FA6"/>
    <w:rsid w:val="00BC7DF8"/>
    <w:rsid w:val="00BD0AC8"/>
    <w:rsid w:val="00BD0F17"/>
    <w:rsid w:val="00BD25CA"/>
    <w:rsid w:val="00BD2DCB"/>
    <w:rsid w:val="00BD4828"/>
    <w:rsid w:val="00BD54D9"/>
    <w:rsid w:val="00BD57A6"/>
    <w:rsid w:val="00BD799B"/>
    <w:rsid w:val="00BD7ACD"/>
    <w:rsid w:val="00BE4C7B"/>
    <w:rsid w:val="00BE684F"/>
    <w:rsid w:val="00BE7883"/>
    <w:rsid w:val="00BF213E"/>
    <w:rsid w:val="00BF2663"/>
    <w:rsid w:val="00BF6C92"/>
    <w:rsid w:val="00BF704A"/>
    <w:rsid w:val="00C00DC8"/>
    <w:rsid w:val="00C01400"/>
    <w:rsid w:val="00C02F3E"/>
    <w:rsid w:val="00C03BA1"/>
    <w:rsid w:val="00C04FD5"/>
    <w:rsid w:val="00C07936"/>
    <w:rsid w:val="00C07C5F"/>
    <w:rsid w:val="00C07F73"/>
    <w:rsid w:val="00C10808"/>
    <w:rsid w:val="00C11E5D"/>
    <w:rsid w:val="00C121D7"/>
    <w:rsid w:val="00C14838"/>
    <w:rsid w:val="00C14950"/>
    <w:rsid w:val="00C14CBD"/>
    <w:rsid w:val="00C15429"/>
    <w:rsid w:val="00C15F0E"/>
    <w:rsid w:val="00C20DA3"/>
    <w:rsid w:val="00C20E7F"/>
    <w:rsid w:val="00C2311A"/>
    <w:rsid w:val="00C258E0"/>
    <w:rsid w:val="00C25E9B"/>
    <w:rsid w:val="00C262C2"/>
    <w:rsid w:val="00C26D24"/>
    <w:rsid w:val="00C26FEE"/>
    <w:rsid w:val="00C32495"/>
    <w:rsid w:val="00C34CD8"/>
    <w:rsid w:val="00C37601"/>
    <w:rsid w:val="00C413EB"/>
    <w:rsid w:val="00C41854"/>
    <w:rsid w:val="00C45946"/>
    <w:rsid w:val="00C52E23"/>
    <w:rsid w:val="00C5477C"/>
    <w:rsid w:val="00C565D8"/>
    <w:rsid w:val="00C5684F"/>
    <w:rsid w:val="00C57E42"/>
    <w:rsid w:val="00C6002F"/>
    <w:rsid w:val="00C62EB6"/>
    <w:rsid w:val="00C631BC"/>
    <w:rsid w:val="00C634AD"/>
    <w:rsid w:val="00C639FA"/>
    <w:rsid w:val="00C64214"/>
    <w:rsid w:val="00C64A22"/>
    <w:rsid w:val="00C64C47"/>
    <w:rsid w:val="00C65AF6"/>
    <w:rsid w:val="00C66151"/>
    <w:rsid w:val="00C66923"/>
    <w:rsid w:val="00C712E0"/>
    <w:rsid w:val="00C72044"/>
    <w:rsid w:val="00C7221A"/>
    <w:rsid w:val="00C72FB1"/>
    <w:rsid w:val="00C76F75"/>
    <w:rsid w:val="00C80939"/>
    <w:rsid w:val="00C80D5E"/>
    <w:rsid w:val="00C810A7"/>
    <w:rsid w:val="00C810AA"/>
    <w:rsid w:val="00C81A78"/>
    <w:rsid w:val="00C82468"/>
    <w:rsid w:val="00C838F3"/>
    <w:rsid w:val="00C83C00"/>
    <w:rsid w:val="00C842D4"/>
    <w:rsid w:val="00C871C2"/>
    <w:rsid w:val="00C91897"/>
    <w:rsid w:val="00C925FE"/>
    <w:rsid w:val="00C95910"/>
    <w:rsid w:val="00C96143"/>
    <w:rsid w:val="00C9620F"/>
    <w:rsid w:val="00C97036"/>
    <w:rsid w:val="00CA0962"/>
    <w:rsid w:val="00CA2088"/>
    <w:rsid w:val="00CA3A36"/>
    <w:rsid w:val="00CA3E7B"/>
    <w:rsid w:val="00CA7555"/>
    <w:rsid w:val="00CA7974"/>
    <w:rsid w:val="00CA7A09"/>
    <w:rsid w:val="00CA7B8D"/>
    <w:rsid w:val="00CB08A9"/>
    <w:rsid w:val="00CB2388"/>
    <w:rsid w:val="00CB3128"/>
    <w:rsid w:val="00CB3FF9"/>
    <w:rsid w:val="00CB4ED8"/>
    <w:rsid w:val="00CB59C0"/>
    <w:rsid w:val="00CB6833"/>
    <w:rsid w:val="00CC0AEB"/>
    <w:rsid w:val="00CC3079"/>
    <w:rsid w:val="00CC3EA6"/>
    <w:rsid w:val="00CC593A"/>
    <w:rsid w:val="00CC5DEE"/>
    <w:rsid w:val="00CC698B"/>
    <w:rsid w:val="00CD2315"/>
    <w:rsid w:val="00CD6823"/>
    <w:rsid w:val="00CD7A4B"/>
    <w:rsid w:val="00CE1E0B"/>
    <w:rsid w:val="00CE2E6B"/>
    <w:rsid w:val="00CE2F6A"/>
    <w:rsid w:val="00CE30A2"/>
    <w:rsid w:val="00CE3A7E"/>
    <w:rsid w:val="00CE3C38"/>
    <w:rsid w:val="00CE4C67"/>
    <w:rsid w:val="00CE5999"/>
    <w:rsid w:val="00CE5D14"/>
    <w:rsid w:val="00CE6716"/>
    <w:rsid w:val="00CE73A1"/>
    <w:rsid w:val="00CE73C6"/>
    <w:rsid w:val="00CE7916"/>
    <w:rsid w:val="00CE7ADB"/>
    <w:rsid w:val="00CF08D7"/>
    <w:rsid w:val="00CF281E"/>
    <w:rsid w:val="00CF2C38"/>
    <w:rsid w:val="00CF3346"/>
    <w:rsid w:val="00CF4E5B"/>
    <w:rsid w:val="00CF5DD0"/>
    <w:rsid w:val="00CF6769"/>
    <w:rsid w:val="00CF7A50"/>
    <w:rsid w:val="00D0184C"/>
    <w:rsid w:val="00D02DC9"/>
    <w:rsid w:val="00D03278"/>
    <w:rsid w:val="00D07680"/>
    <w:rsid w:val="00D11D53"/>
    <w:rsid w:val="00D128DB"/>
    <w:rsid w:val="00D130A0"/>
    <w:rsid w:val="00D1313A"/>
    <w:rsid w:val="00D14A52"/>
    <w:rsid w:val="00D1606A"/>
    <w:rsid w:val="00D170C3"/>
    <w:rsid w:val="00D1791E"/>
    <w:rsid w:val="00D179BB"/>
    <w:rsid w:val="00D20C3F"/>
    <w:rsid w:val="00D20E4C"/>
    <w:rsid w:val="00D2146F"/>
    <w:rsid w:val="00D219DB"/>
    <w:rsid w:val="00D22539"/>
    <w:rsid w:val="00D22C17"/>
    <w:rsid w:val="00D2353A"/>
    <w:rsid w:val="00D24D9E"/>
    <w:rsid w:val="00D24F0D"/>
    <w:rsid w:val="00D257CE"/>
    <w:rsid w:val="00D262CB"/>
    <w:rsid w:val="00D26972"/>
    <w:rsid w:val="00D2751A"/>
    <w:rsid w:val="00D27FEC"/>
    <w:rsid w:val="00D30822"/>
    <w:rsid w:val="00D32172"/>
    <w:rsid w:val="00D348D9"/>
    <w:rsid w:val="00D353E2"/>
    <w:rsid w:val="00D403C3"/>
    <w:rsid w:val="00D404F4"/>
    <w:rsid w:val="00D4068B"/>
    <w:rsid w:val="00D41CA1"/>
    <w:rsid w:val="00D42A00"/>
    <w:rsid w:val="00D42CB1"/>
    <w:rsid w:val="00D4646F"/>
    <w:rsid w:val="00D4699E"/>
    <w:rsid w:val="00D4790D"/>
    <w:rsid w:val="00D47D1A"/>
    <w:rsid w:val="00D47D61"/>
    <w:rsid w:val="00D54F02"/>
    <w:rsid w:val="00D56A6A"/>
    <w:rsid w:val="00D62118"/>
    <w:rsid w:val="00D64C7F"/>
    <w:rsid w:val="00D65234"/>
    <w:rsid w:val="00D664F8"/>
    <w:rsid w:val="00D66EDD"/>
    <w:rsid w:val="00D67416"/>
    <w:rsid w:val="00D677DF"/>
    <w:rsid w:val="00D706D8"/>
    <w:rsid w:val="00D70866"/>
    <w:rsid w:val="00D70D02"/>
    <w:rsid w:val="00D71B15"/>
    <w:rsid w:val="00D7236C"/>
    <w:rsid w:val="00D7260B"/>
    <w:rsid w:val="00D734FE"/>
    <w:rsid w:val="00D73EF3"/>
    <w:rsid w:val="00D76E06"/>
    <w:rsid w:val="00D76E59"/>
    <w:rsid w:val="00D77A9E"/>
    <w:rsid w:val="00D81038"/>
    <w:rsid w:val="00D818E3"/>
    <w:rsid w:val="00D81D3B"/>
    <w:rsid w:val="00D82D29"/>
    <w:rsid w:val="00D8362C"/>
    <w:rsid w:val="00D83F97"/>
    <w:rsid w:val="00D849F7"/>
    <w:rsid w:val="00D85090"/>
    <w:rsid w:val="00D851E2"/>
    <w:rsid w:val="00D8551E"/>
    <w:rsid w:val="00D85B76"/>
    <w:rsid w:val="00D861B5"/>
    <w:rsid w:val="00D87B06"/>
    <w:rsid w:val="00D90343"/>
    <w:rsid w:val="00D90677"/>
    <w:rsid w:val="00D9080E"/>
    <w:rsid w:val="00D915A1"/>
    <w:rsid w:val="00D91A53"/>
    <w:rsid w:val="00D9487F"/>
    <w:rsid w:val="00D96361"/>
    <w:rsid w:val="00D97E97"/>
    <w:rsid w:val="00DA0279"/>
    <w:rsid w:val="00DA229E"/>
    <w:rsid w:val="00DA2CDE"/>
    <w:rsid w:val="00DA2D2F"/>
    <w:rsid w:val="00DA60C6"/>
    <w:rsid w:val="00DA6940"/>
    <w:rsid w:val="00DA7FF3"/>
    <w:rsid w:val="00DB0D32"/>
    <w:rsid w:val="00DB0E64"/>
    <w:rsid w:val="00DB117B"/>
    <w:rsid w:val="00DB11A1"/>
    <w:rsid w:val="00DB16BB"/>
    <w:rsid w:val="00DB4148"/>
    <w:rsid w:val="00DB4259"/>
    <w:rsid w:val="00DB4D73"/>
    <w:rsid w:val="00DB560A"/>
    <w:rsid w:val="00DB5D5D"/>
    <w:rsid w:val="00DB62A9"/>
    <w:rsid w:val="00DB7AEC"/>
    <w:rsid w:val="00DB7C90"/>
    <w:rsid w:val="00DC09C9"/>
    <w:rsid w:val="00DC11A7"/>
    <w:rsid w:val="00DC2A9D"/>
    <w:rsid w:val="00DC3C95"/>
    <w:rsid w:val="00DC6842"/>
    <w:rsid w:val="00DC6E13"/>
    <w:rsid w:val="00DD00B2"/>
    <w:rsid w:val="00DD0389"/>
    <w:rsid w:val="00DD091D"/>
    <w:rsid w:val="00DD14F5"/>
    <w:rsid w:val="00DD2E08"/>
    <w:rsid w:val="00DD3356"/>
    <w:rsid w:val="00DD39F6"/>
    <w:rsid w:val="00DD483C"/>
    <w:rsid w:val="00DD5980"/>
    <w:rsid w:val="00DD6C99"/>
    <w:rsid w:val="00DD72BC"/>
    <w:rsid w:val="00DD72D9"/>
    <w:rsid w:val="00DD756D"/>
    <w:rsid w:val="00DE42E9"/>
    <w:rsid w:val="00DE79CE"/>
    <w:rsid w:val="00DE7E1C"/>
    <w:rsid w:val="00DE7E46"/>
    <w:rsid w:val="00DF0123"/>
    <w:rsid w:val="00DF11D1"/>
    <w:rsid w:val="00DF13E9"/>
    <w:rsid w:val="00DF46F8"/>
    <w:rsid w:val="00DF558F"/>
    <w:rsid w:val="00DF604A"/>
    <w:rsid w:val="00DF63D7"/>
    <w:rsid w:val="00DF65E8"/>
    <w:rsid w:val="00DF6BF7"/>
    <w:rsid w:val="00DF6FA0"/>
    <w:rsid w:val="00DF7ED1"/>
    <w:rsid w:val="00E00D0C"/>
    <w:rsid w:val="00E00D81"/>
    <w:rsid w:val="00E01AB8"/>
    <w:rsid w:val="00E025E8"/>
    <w:rsid w:val="00E041CA"/>
    <w:rsid w:val="00E043C9"/>
    <w:rsid w:val="00E10160"/>
    <w:rsid w:val="00E10C35"/>
    <w:rsid w:val="00E125ED"/>
    <w:rsid w:val="00E13A60"/>
    <w:rsid w:val="00E14ADC"/>
    <w:rsid w:val="00E1692B"/>
    <w:rsid w:val="00E16BF0"/>
    <w:rsid w:val="00E17C4D"/>
    <w:rsid w:val="00E20528"/>
    <w:rsid w:val="00E21234"/>
    <w:rsid w:val="00E21AC4"/>
    <w:rsid w:val="00E22854"/>
    <w:rsid w:val="00E228E4"/>
    <w:rsid w:val="00E23D5F"/>
    <w:rsid w:val="00E24ED5"/>
    <w:rsid w:val="00E301C8"/>
    <w:rsid w:val="00E304C1"/>
    <w:rsid w:val="00E30604"/>
    <w:rsid w:val="00E30C22"/>
    <w:rsid w:val="00E312D7"/>
    <w:rsid w:val="00E32416"/>
    <w:rsid w:val="00E32860"/>
    <w:rsid w:val="00E32B6E"/>
    <w:rsid w:val="00E33341"/>
    <w:rsid w:val="00E33882"/>
    <w:rsid w:val="00E35135"/>
    <w:rsid w:val="00E35542"/>
    <w:rsid w:val="00E4020F"/>
    <w:rsid w:val="00E416D4"/>
    <w:rsid w:val="00E42CCE"/>
    <w:rsid w:val="00E43429"/>
    <w:rsid w:val="00E444B1"/>
    <w:rsid w:val="00E465FB"/>
    <w:rsid w:val="00E47DEA"/>
    <w:rsid w:val="00E50E6D"/>
    <w:rsid w:val="00E50FC5"/>
    <w:rsid w:val="00E518DB"/>
    <w:rsid w:val="00E520E4"/>
    <w:rsid w:val="00E524F1"/>
    <w:rsid w:val="00E546B7"/>
    <w:rsid w:val="00E559F3"/>
    <w:rsid w:val="00E56F22"/>
    <w:rsid w:val="00E61AEC"/>
    <w:rsid w:val="00E62205"/>
    <w:rsid w:val="00E63ECC"/>
    <w:rsid w:val="00E63FB9"/>
    <w:rsid w:val="00E649F4"/>
    <w:rsid w:val="00E6625B"/>
    <w:rsid w:val="00E677A7"/>
    <w:rsid w:val="00E70234"/>
    <w:rsid w:val="00E70FAF"/>
    <w:rsid w:val="00E71422"/>
    <w:rsid w:val="00E72072"/>
    <w:rsid w:val="00E7286B"/>
    <w:rsid w:val="00E730AE"/>
    <w:rsid w:val="00E7461A"/>
    <w:rsid w:val="00E763E1"/>
    <w:rsid w:val="00E7716C"/>
    <w:rsid w:val="00E777F1"/>
    <w:rsid w:val="00E80372"/>
    <w:rsid w:val="00E81AD5"/>
    <w:rsid w:val="00E83F3B"/>
    <w:rsid w:val="00E8448E"/>
    <w:rsid w:val="00E84909"/>
    <w:rsid w:val="00E86BA2"/>
    <w:rsid w:val="00E86F6B"/>
    <w:rsid w:val="00E87F4A"/>
    <w:rsid w:val="00E904E5"/>
    <w:rsid w:val="00E90F1E"/>
    <w:rsid w:val="00E912BC"/>
    <w:rsid w:val="00E9136E"/>
    <w:rsid w:val="00E913EA"/>
    <w:rsid w:val="00E92829"/>
    <w:rsid w:val="00E93BD0"/>
    <w:rsid w:val="00E9549B"/>
    <w:rsid w:val="00E969E4"/>
    <w:rsid w:val="00E970EC"/>
    <w:rsid w:val="00E97110"/>
    <w:rsid w:val="00E97FDA"/>
    <w:rsid w:val="00EA0C89"/>
    <w:rsid w:val="00EA1C4A"/>
    <w:rsid w:val="00EA1C69"/>
    <w:rsid w:val="00EA3E3B"/>
    <w:rsid w:val="00EA4C70"/>
    <w:rsid w:val="00EA5A80"/>
    <w:rsid w:val="00EB1B53"/>
    <w:rsid w:val="00EB28F5"/>
    <w:rsid w:val="00EB3672"/>
    <w:rsid w:val="00EB5095"/>
    <w:rsid w:val="00EB5DA8"/>
    <w:rsid w:val="00EB6572"/>
    <w:rsid w:val="00EC06BA"/>
    <w:rsid w:val="00EC0928"/>
    <w:rsid w:val="00EC0DC7"/>
    <w:rsid w:val="00EC0E51"/>
    <w:rsid w:val="00EC17CE"/>
    <w:rsid w:val="00EC2558"/>
    <w:rsid w:val="00EC3232"/>
    <w:rsid w:val="00EC457B"/>
    <w:rsid w:val="00EC56B2"/>
    <w:rsid w:val="00EC613E"/>
    <w:rsid w:val="00EC7A02"/>
    <w:rsid w:val="00EC7EE0"/>
    <w:rsid w:val="00ED252D"/>
    <w:rsid w:val="00ED2FCA"/>
    <w:rsid w:val="00ED32B7"/>
    <w:rsid w:val="00ED40D5"/>
    <w:rsid w:val="00ED40DB"/>
    <w:rsid w:val="00ED455F"/>
    <w:rsid w:val="00ED5747"/>
    <w:rsid w:val="00ED6912"/>
    <w:rsid w:val="00ED6C9E"/>
    <w:rsid w:val="00EE050B"/>
    <w:rsid w:val="00EE0581"/>
    <w:rsid w:val="00EE5BA1"/>
    <w:rsid w:val="00EE6E50"/>
    <w:rsid w:val="00EE7982"/>
    <w:rsid w:val="00EF201F"/>
    <w:rsid w:val="00EF2339"/>
    <w:rsid w:val="00EF2B6B"/>
    <w:rsid w:val="00EF5004"/>
    <w:rsid w:val="00EF6C7E"/>
    <w:rsid w:val="00EF7AA5"/>
    <w:rsid w:val="00F007C6"/>
    <w:rsid w:val="00F01728"/>
    <w:rsid w:val="00F034DC"/>
    <w:rsid w:val="00F03E77"/>
    <w:rsid w:val="00F06E22"/>
    <w:rsid w:val="00F07C98"/>
    <w:rsid w:val="00F11631"/>
    <w:rsid w:val="00F11709"/>
    <w:rsid w:val="00F11A19"/>
    <w:rsid w:val="00F121D0"/>
    <w:rsid w:val="00F123C9"/>
    <w:rsid w:val="00F126B3"/>
    <w:rsid w:val="00F14B68"/>
    <w:rsid w:val="00F15C84"/>
    <w:rsid w:val="00F200FD"/>
    <w:rsid w:val="00F21477"/>
    <w:rsid w:val="00F22DC0"/>
    <w:rsid w:val="00F23E23"/>
    <w:rsid w:val="00F248AD"/>
    <w:rsid w:val="00F248D3"/>
    <w:rsid w:val="00F26E77"/>
    <w:rsid w:val="00F2777D"/>
    <w:rsid w:val="00F31662"/>
    <w:rsid w:val="00F31E05"/>
    <w:rsid w:val="00F41718"/>
    <w:rsid w:val="00F41D45"/>
    <w:rsid w:val="00F4210E"/>
    <w:rsid w:val="00F4224D"/>
    <w:rsid w:val="00F425A3"/>
    <w:rsid w:val="00F426D8"/>
    <w:rsid w:val="00F44CD3"/>
    <w:rsid w:val="00F50E26"/>
    <w:rsid w:val="00F529B3"/>
    <w:rsid w:val="00F54559"/>
    <w:rsid w:val="00F547F1"/>
    <w:rsid w:val="00F55532"/>
    <w:rsid w:val="00F55E4E"/>
    <w:rsid w:val="00F56A18"/>
    <w:rsid w:val="00F6003E"/>
    <w:rsid w:val="00F609FA"/>
    <w:rsid w:val="00F619AF"/>
    <w:rsid w:val="00F622D8"/>
    <w:rsid w:val="00F62692"/>
    <w:rsid w:val="00F62D9C"/>
    <w:rsid w:val="00F63041"/>
    <w:rsid w:val="00F63F52"/>
    <w:rsid w:val="00F641F5"/>
    <w:rsid w:val="00F6449D"/>
    <w:rsid w:val="00F661BA"/>
    <w:rsid w:val="00F662E7"/>
    <w:rsid w:val="00F6640B"/>
    <w:rsid w:val="00F66733"/>
    <w:rsid w:val="00F75F90"/>
    <w:rsid w:val="00F75FC2"/>
    <w:rsid w:val="00F770A3"/>
    <w:rsid w:val="00F80841"/>
    <w:rsid w:val="00F81B10"/>
    <w:rsid w:val="00F81B7A"/>
    <w:rsid w:val="00F824B3"/>
    <w:rsid w:val="00F828E7"/>
    <w:rsid w:val="00F83E13"/>
    <w:rsid w:val="00F84500"/>
    <w:rsid w:val="00F84DC0"/>
    <w:rsid w:val="00F87C9E"/>
    <w:rsid w:val="00F901D9"/>
    <w:rsid w:val="00F91103"/>
    <w:rsid w:val="00F911BF"/>
    <w:rsid w:val="00F918AD"/>
    <w:rsid w:val="00F93E96"/>
    <w:rsid w:val="00F95517"/>
    <w:rsid w:val="00F95679"/>
    <w:rsid w:val="00F96D9A"/>
    <w:rsid w:val="00F96FDB"/>
    <w:rsid w:val="00FA0110"/>
    <w:rsid w:val="00FA0CE5"/>
    <w:rsid w:val="00FA12AF"/>
    <w:rsid w:val="00FA1339"/>
    <w:rsid w:val="00FA175D"/>
    <w:rsid w:val="00FA247A"/>
    <w:rsid w:val="00FA30C8"/>
    <w:rsid w:val="00FA4856"/>
    <w:rsid w:val="00FA4DCD"/>
    <w:rsid w:val="00FA6E93"/>
    <w:rsid w:val="00FA6EB5"/>
    <w:rsid w:val="00FB077E"/>
    <w:rsid w:val="00FB29D9"/>
    <w:rsid w:val="00FB3C10"/>
    <w:rsid w:val="00FB5C8B"/>
    <w:rsid w:val="00FB7889"/>
    <w:rsid w:val="00FB7ABE"/>
    <w:rsid w:val="00FC0C09"/>
    <w:rsid w:val="00FC1449"/>
    <w:rsid w:val="00FC3340"/>
    <w:rsid w:val="00FC3DA6"/>
    <w:rsid w:val="00FC58A5"/>
    <w:rsid w:val="00FC61B1"/>
    <w:rsid w:val="00FC6E94"/>
    <w:rsid w:val="00FC7B49"/>
    <w:rsid w:val="00FD0344"/>
    <w:rsid w:val="00FD43F1"/>
    <w:rsid w:val="00FD4FF8"/>
    <w:rsid w:val="00FD6C11"/>
    <w:rsid w:val="00FD6D40"/>
    <w:rsid w:val="00FD7821"/>
    <w:rsid w:val="00FD7F3F"/>
    <w:rsid w:val="00FE19AE"/>
    <w:rsid w:val="00FE1C7A"/>
    <w:rsid w:val="00FE23BB"/>
    <w:rsid w:val="00FE28A6"/>
    <w:rsid w:val="00FE4832"/>
    <w:rsid w:val="00FE4DE6"/>
    <w:rsid w:val="00FE55CE"/>
    <w:rsid w:val="00FE6FB3"/>
    <w:rsid w:val="00FF2E7A"/>
    <w:rsid w:val="00FF3BA4"/>
    <w:rsid w:val="00FF4C15"/>
    <w:rsid w:val="00FF6502"/>
    <w:rsid w:val="00FF6988"/>
    <w:rsid w:val="00FF6C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1BE"/>
    <w:pPr>
      <w:widowControl w:val="0"/>
      <w:autoSpaceDE w:val="0"/>
      <w:autoSpaceDN w:val="0"/>
      <w:adjustRightInd w:val="0"/>
    </w:pPr>
    <w:rPr>
      <w:rFonts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D452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52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1</Pages>
  <Words>165</Words>
  <Characters>947</Characters>
  <Application>Microsoft Office Outlook</Application>
  <DocSecurity>0</DocSecurity>
  <Lines>0</Lines>
  <Paragraphs>0</Paragraphs>
  <ScaleCrop>false</ScaleCrop>
  <Company>Sportshkola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</dc:creator>
  <cp:keywords/>
  <dc:description/>
  <cp:lastModifiedBy>Admin</cp:lastModifiedBy>
  <cp:revision>16</cp:revision>
  <cp:lastPrinted>2013-06-18T09:16:00Z</cp:lastPrinted>
  <dcterms:created xsi:type="dcterms:W3CDTF">2012-08-15T08:12:00Z</dcterms:created>
  <dcterms:modified xsi:type="dcterms:W3CDTF">2013-06-27T09:56:00Z</dcterms:modified>
</cp:coreProperties>
</file>